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FA4" w:rsidRDefault="00E61FA4" w:rsidP="00E61F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</w:t>
      </w:r>
      <w:r w:rsidR="00E60268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61FA4" w:rsidRDefault="00E61FA4" w:rsidP="00E61F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1FA4" w:rsidRDefault="00E61FA4" w:rsidP="00E61F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1FA4" w:rsidRDefault="00E61FA4" w:rsidP="00E61F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:rsidR="00E61FA4" w:rsidRDefault="00E61FA4" w:rsidP="00E61F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Goldyngton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E61FA4" w:rsidRDefault="00E61FA4" w:rsidP="00E61F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21-169)</w:t>
      </w:r>
    </w:p>
    <w:p w:rsidR="00F54465" w:rsidRDefault="00F54465" w:rsidP="00F54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Thaxted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Essex, </w:t>
      </w:r>
    </w:p>
    <w:p w:rsidR="00F54465" w:rsidRDefault="00F54465" w:rsidP="00F54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Ellen </w:t>
      </w:r>
      <w:proofErr w:type="spellStart"/>
      <w:r>
        <w:rPr>
          <w:rFonts w:ascii="Times New Roman" w:hAnsi="Times New Roman" w:cs="Times New Roman"/>
          <w:sz w:val="24"/>
          <w:szCs w:val="24"/>
        </w:rPr>
        <w:t>Brokhole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54465" w:rsidRDefault="00F54465" w:rsidP="00F54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21-189)</w:t>
      </w:r>
    </w:p>
    <w:p w:rsidR="00E60268" w:rsidRDefault="00E60268" w:rsidP="00E602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:rsidR="00E60268" w:rsidRDefault="00E60268" w:rsidP="00E602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Wyneslowe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60268" w:rsidRDefault="00E60268" w:rsidP="00E602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21-238)</w:t>
      </w:r>
    </w:p>
    <w:p w:rsidR="00510E94" w:rsidRPr="00510E94" w:rsidRDefault="00510E94" w:rsidP="00510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10E94">
        <w:rPr>
          <w:rFonts w:ascii="Times New Roman" w:hAnsi="Times New Roman" w:cs="Times New Roman"/>
          <w:sz w:val="24"/>
          <w:szCs w:val="24"/>
        </w:rPr>
        <w:t>29 Jun.1420</w:t>
      </w:r>
      <w:r w:rsidRPr="00510E94"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:rsidR="00510E94" w:rsidRPr="00510E94" w:rsidRDefault="00510E94" w:rsidP="00510E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10E94">
        <w:rPr>
          <w:rFonts w:ascii="Times New Roman" w:hAnsi="Times New Roman" w:cs="Times New Roman"/>
          <w:sz w:val="24"/>
          <w:szCs w:val="24"/>
        </w:rPr>
        <w:tab/>
      </w:r>
      <w:r w:rsidRPr="00510E94">
        <w:rPr>
          <w:rFonts w:ascii="Times New Roman" w:hAnsi="Times New Roman" w:cs="Times New Roman"/>
          <w:sz w:val="24"/>
          <w:szCs w:val="24"/>
        </w:rPr>
        <w:tab/>
        <w:t>Essex, into the lands of the late Thomas Walden(q.v.).</w:t>
      </w:r>
    </w:p>
    <w:p w:rsidR="00510E94" w:rsidRPr="00510E94" w:rsidRDefault="00510E94" w:rsidP="00E602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10E94">
        <w:rPr>
          <w:rFonts w:ascii="Times New Roman" w:hAnsi="Times New Roman" w:cs="Times New Roman"/>
          <w:sz w:val="24"/>
          <w:szCs w:val="24"/>
        </w:rPr>
        <w:tab/>
      </w:r>
      <w:r w:rsidRPr="00510E94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510E94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510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E94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510E94">
        <w:rPr>
          <w:rFonts w:ascii="Times New Roman" w:hAnsi="Times New Roman" w:cs="Times New Roman"/>
          <w:sz w:val="24"/>
          <w:szCs w:val="24"/>
        </w:rPr>
        <w:t xml:space="preserve"> 21-547)</w:t>
      </w:r>
    </w:p>
    <w:p w:rsidR="001C3109" w:rsidRPr="001C3109" w:rsidRDefault="001C3109" w:rsidP="001C31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3109">
        <w:rPr>
          <w:rFonts w:ascii="Times New Roman" w:hAnsi="Times New Roman" w:cs="Times New Roman"/>
          <w:sz w:val="24"/>
          <w:szCs w:val="24"/>
        </w:rPr>
        <w:t>18 Nov.1420</w:t>
      </w:r>
      <w:r w:rsidRPr="001C3109"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:rsidR="001C3109" w:rsidRPr="001C3109" w:rsidRDefault="001C3109" w:rsidP="001C31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3109">
        <w:rPr>
          <w:rFonts w:ascii="Times New Roman" w:hAnsi="Times New Roman" w:cs="Times New Roman"/>
          <w:sz w:val="24"/>
          <w:szCs w:val="24"/>
        </w:rPr>
        <w:tab/>
      </w:r>
      <w:r w:rsidRPr="001C3109"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 w:rsidRPr="001C3109">
        <w:rPr>
          <w:rFonts w:ascii="Times New Roman" w:hAnsi="Times New Roman" w:cs="Times New Roman"/>
          <w:sz w:val="24"/>
          <w:szCs w:val="24"/>
        </w:rPr>
        <w:t>Wilteshire</w:t>
      </w:r>
      <w:proofErr w:type="spellEnd"/>
      <w:r w:rsidRPr="001C3109">
        <w:rPr>
          <w:rFonts w:ascii="Times New Roman" w:hAnsi="Times New Roman" w:cs="Times New Roman"/>
          <w:sz w:val="24"/>
          <w:szCs w:val="24"/>
        </w:rPr>
        <w:t>(q.v.).</w:t>
      </w:r>
    </w:p>
    <w:p w:rsidR="001C3109" w:rsidRPr="001C3109" w:rsidRDefault="001C3109" w:rsidP="001C31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3109">
        <w:rPr>
          <w:rFonts w:ascii="Times New Roman" w:hAnsi="Times New Roman" w:cs="Times New Roman"/>
          <w:sz w:val="24"/>
          <w:szCs w:val="24"/>
        </w:rPr>
        <w:tab/>
      </w:r>
      <w:r w:rsidRPr="001C3109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1C3109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1C31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109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1C3109">
        <w:rPr>
          <w:rFonts w:ascii="Times New Roman" w:hAnsi="Times New Roman" w:cs="Times New Roman"/>
          <w:sz w:val="24"/>
          <w:szCs w:val="24"/>
        </w:rPr>
        <w:t xml:space="preserve">  21-423)</w:t>
      </w:r>
    </w:p>
    <w:p w:rsidR="001C3109" w:rsidRDefault="001C3109" w:rsidP="00E602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268" w:rsidRDefault="00E60268" w:rsidP="00E61F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C3109" w:rsidRDefault="001C3109" w:rsidP="00E61F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2016</w:t>
      </w:r>
    </w:p>
    <w:p w:rsidR="00510E94" w:rsidRPr="00E61FA4" w:rsidRDefault="00510E94" w:rsidP="00E61F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2017</w:t>
      </w:r>
      <w:bookmarkStart w:id="0" w:name="_GoBack"/>
      <w:bookmarkEnd w:id="0"/>
    </w:p>
    <w:sectPr w:rsidR="00510E94" w:rsidRPr="00E61F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FA4" w:rsidRDefault="00E61FA4" w:rsidP="00564E3C">
      <w:pPr>
        <w:spacing w:after="0" w:line="240" w:lineRule="auto"/>
      </w:pPr>
      <w:r>
        <w:separator/>
      </w:r>
    </w:p>
  </w:endnote>
  <w:endnote w:type="continuationSeparator" w:id="0">
    <w:p w:rsidR="00E61FA4" w:rsidRDefault="00E61FA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10E94">
      <w:rPr>
        <w:rFonts w:ascii="Times New Roman" w:hAnsi="Times New Roman" w:cs="Times New Roman"/>
        <w:noProof/>
        <w:sz w:val="24"/>
        <w:szCs w:val="24"/>
      </w:rPr>
      <w:t>9 January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FA4" w:rsidRDefault="00E61FA4" w:rsidP="00564E3C">
      <w:pPr>
        <w:spacing w:after="0" w:line="240" w:lineRule="auto"/>
      </w:pPr>
      <w:r>
        <w:separator/>
      </w:r>
    </w:p>
  </w:footnote>
  <w:footnote w:type="continuationSeparator" w:id="0">
    <w:p w:rsidR="00E61FA4" w:rsidRDefault="00E61FA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FA4"/>
    <w:rsid w:val="001C3109"/>
    <w:rsid w:val="00372DC6"/>
    <w:rsid w:val="00510E94"/>
    <w:rsid w:val="00564E3C"/>
    <w:rsid w:val="0064591D"/>
    <w:rsid w:val="00DD5B8A"/>
    <w:rsid w:val="00E60268"/>
    <w:rsid w:val="00E61FA4"/>
    <w:rsid w:val="00EB41B8"/>
    <w:rsid w:val="00F14DE1"/>
    <w:rsid w:val="00F5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4E252"/>
  <w15:chartTrackingRefBased/>
  <w15:docId w15:val="{EC189486-DF00-442B-ADD1-0ECDC460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2015-12-25T21:17:00Z</dcterms:created>
  <dcterms:modified xsi:type="dcterms:W3CDTF">2017-01-09T09:35:00Z</dcterms:modified>
</cp:coreProperties>
</file>